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05B6F" w14:textId="10E18FFD" w:rsidR="00BA00AB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Cecily SHIRTBIRD</w:t>
      </w:r>
      <w:r>
        <w:rPr>
          <w:rFonts w:ascii="Times New Roman" w:hAnsi="Times New Roman" w:cs="Times New Roman"/>
          <w:sz w:val="24"/>
          <w:szCs w:val="24"/>
        </w:rPr>
        <w:t xml:space="preserve">       (d.1448-9)</w:t>
      </w:r>
    </w:p>
    <w:p w14:paraId="385D903D" w14:textId="482B47EE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Fishlake, Yorkshire.</w:t>
      </w:r>
    </w:p>
    <w:p w14:paraId="3F734F4D" w14:textId="45B60EA5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CA954" w14:textId="21D8F01B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00790" w14:textId="60FC79D2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Nov.1448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p.150)</w:t>
      </w:r>
    </w:p>
    <w:p w14:paraId="50DA4D46" w14:textId="49196CD6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Jan.</w:t>
      </w:r>
      <w:r>
        <w:rPr>
          <w:rFonts w:ascii="Times New Roman" w:hAnsi="Times New Roman" w:cs="Times New Roman"/>
          <w:sz w:val="24"/>
          <w:szCs w:val="24"/>
        </w:rPr>
        <w:tab/>
        <w:t>1449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F71361D" w14:textId="6535F7B6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6CE0A6" w14:textId="05F330DA" w:rsid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5C7ED" w14:textId="33034903" w:rsidR="000D330E" w:rsidRPr="000D330E" w:rsidRDefault="000D33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July 2022</w:t>
      </w:r>
    </w:p>
    <w:sectPr w:rsidR="000D330E" w:rsidRPr="000D33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C6C46" w14:textId="77777777" w:rsidR="000D330E" w:rsidRDefault="000D330E" w:rsidP="009139A6">
      <w:r>
        <w:separator/>
      </w:r>
    </w:p>
  </w:endnote>
  <w:endnote w:type="continuationSeparator" w:id="0">
    <w:p w14:paraId="5856896B" w14:textId="77777777" w:rsidR="000D330E" w:rsidRDefault="000D33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956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941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4A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7CD9" w14:textId="77777777" w:rsidR="000D330E" w:rsidRDefault="000D330E" w:rsidP="009139A6">
      <w:r>
        <w:separator/>
      </w:r>
    </w:p>
  </w:footnote>
  <w:footnote w:type="continuationSeparator" w:id="0">
    <w:p w14:paraId="33ECD1CF" w14:textId="77777777" w:rsidR="000D330E" w:rsidRDefault="000D33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49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67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DC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0E"/>
    <w:rsid w:val="000666E0"/>
    <w:rsid w:val="000D330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AEB28"/>
  <w15:chartTrackingRefBased/>
  <w15:docId w15:val="{9777FAB7-99AA-41F6-A71D-01DF5155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2022-07-02T07:25:00Z</dcterms:created>
  <dcterms:modified xsi:type="dcterms:W3CDTF">2022-07-02T07:29:00Z</dcterms:modified>
</cp:coreProperties>
</file>